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OP Module - Erdarbeiten, Spezialtief- und Rohbau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von OP Modulen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